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74AA" w:rsidRDefault="006E74AA" w:rsidP="006E74A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PLOMER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fl.1433)</w:t>
      </w:r>
    </w:p>
    <w:p w:rsidR="006E74AA" w:rsidRDefault="006E74AA" w:rsidP="006E74A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E74AA" w:rsidRDefault="006E74AA" w:rsidP="006E74A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E74AA" w:rsidRDefault="006E74AA" w:rsidP="006E74A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May1433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Hatfield Broad Oak,</w:t>
      </w:r>
    </w:p>
    <w:p w:rsidR="006E74AA" w:rsidRDefault="006E74AA" w:rsidP="006E74A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Essex, into the lands of the late Richard </w:t>
      </w:r>
      <w:proofErr w:type="spellStart"/>
      <w:r>
        <w:rPr>
          <w:rFonts w:ascii="Times New Roman" w:hAnsi="Times New Roman" w:cs="Times New Roman"/>
          <w:sz w:val="24"/>
          <w:szCs w:val="24"/>
        </w:rPr>
        <w:t>Rede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6E74AA" w:rsidRDefault="006E74AA" w:rsidP="006E74A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24-30)</w:t>
      </w:r>
    </w:p>
    <w:p w:rsidR="006E74AA" w:rsidRDefault="006E74AA" w:rsidP="006E74A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E74AA" w:rsidRDefault="006E74AA" w:rsidP="006E74A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E74AA" w:rsidRPr="009A6CE4" w:rsidRDefault="006E74AA" w:rsidP="006E74A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February 2016</w:t>
      </w:r>
    </w:p>
    <w:p w:rsidR="00DD5B8A" w:rsidRPr="006E74AA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6E74A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74AA" w:rsidRDefault="006E74AA" w:rsidP="00564E3C">
      <w:pPr>
        <w:spacing w:after="0" w:line="240" w:lineRule="auto"/>
      </w:pPr>
      <w:r>
        <w:separator/>
      </w:r>
    </w:p>
  </w:endnote>
  <w:endnote w:type="continuationSeparator" w:id="0">
    <w:p w:rsidR="006E74AA" w:rsidRDefault="006E74AA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6E74AA">
      <w:rPr>
        <w:rFonts w:ascii="Times New Roman" w:hAnsi="Times New Roman" w:cs="Times New Roman"/>
        <w:noProof/>
        <w:sz w:val="24"/>
        <w:szCs w:val="24"/>
      </w:rPr>
      <w:t>8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74AA" w:rsidRDefault="006E74AA" w:rsidP="00564E3C">
      <w:pPr>
        <w:spacing w:after="0" w:line="240" w:lineRule="auto"/>
      </w:pPr>
      <w:r>
        <w:separator/>
      </w:r>
    </w:p>
  </w:footnote>
  <w:footnote w:type="continuationSeparator" w:id="0">
    <w:p w:rsidR="006E74AA" w:rsidRDefault="006E74AA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74AA"/>
    <w:rsid w:val="00372DC6"/>
    <w:rsid w:val="00564E3C"/>
    <w:rsid w:val="0064591D"/>
    <w:rsid w:val="006E74AA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8350B0"/>
  <w15:chartTrackingRefBased/>
  <w15:docId w15:val="{3C34925C-47AC-42BD-8605-DC278F287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2016-02-08T22:39:00Z</dcterms:created>
  <dcterms:modified xsi:type="dcterms:W3CDTF">2016-02-08T22:39:00Z</dcterms:modified>
</cp:coreProperties>
</file>